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150c0eb" w14:textId="150c0e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80040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0595D">
              <w:rPr>
                <w:rFonts w:ascii="Arial" w:hAnsi="Arial" w:cs="Arial"/>
              </w:rPr>
              <w:t>63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800402">
              <w:rPr>
                <w:rFonts w:ascii="Arial" w:hAnsi="Arial" w:cs="Arial"/>
              </w:rPr>
              <w:t>36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0595D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0595D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0595D" w:rsidP="00F65D4C" w:rsidRDefault="00D0595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0595D">
        <w:rPr>
          <w:rFonts w:ascii="Arial" w:hAnsi="Arial" w:eastAsia="Times New Roman" w:cs="Arial"/>
          <w:sz w:val="24"/>
          <w:szCs w:val="24"/>
          <w:lang w:eastAsia="hr-HR"/>
        </w:rPr>
        <w:t>MIVA MONT d.o.o., Varaždin, Ulica Augusta Šenoe 7, OIB:95997383299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0595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0595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D0595D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B6273" w:rsidR="00F65D4C" w:rsidP="00D0595D" w:rsidRDefault="00F65D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B6273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CB6273" w:rsidR="00D0595D">
        <w:rPr>
          <w:rFonts w:ascii="Arial" w:hAnsi="Arial" w:eastAsia="Times New Roman" w:cs="Arial"/>
          <w:sz w:val="24"/>
          <w:szCs w:val="24"/>
          <w:lang w:eastAsia="hr-HR"/>
        </w:rPr>
        <w:t xml:space="preserve">dužnika / </w:t>
      </w:r>
      <w:r w:rsidRPr="00CB6273">
        <w:rPr>
          <w:rFonts w:ascii="Arial" w:hAnsi="Arial" w:eastAsia="Times New Roman" w:cs="Arial"/>
          <w:sz w:val="24"/>
          <w:szCs w:val="24"/>
          <w:lang w:eastAsia="hr-HR"/>
        </w:rPr>
        <w:t>predlagatelja</w:t>
      </w:r>
      <w:r w:rsidRPr="00CB6273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CB6273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CB6273" w:rsidP="00D0595D" w:rsidRDefault="00CB6273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RH: zastupnik po zakonu Tomo Božić, zamjenik ŽDO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B6273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CB627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6273">
        <w:rPr>
          <w:rFonts w:ascii="Arial" w:hAnsi="Arial" w:eastAsia="Times New Roman" w:cs="Arial"/>
          <w:sz w:val="24"/>
          <w:szCs w:val="24"/>
          <w:lang w:eastAsia="hr-HR"/>
        </w:rPr>
        <w:t xml:space="preserve">pristupili uredno pozvani </w:t>
      </w:r>
      <w:r w:rsidRPr="00CB6273" w:rsidR="00CB6273">
        <w:rPr>
          <w:rFonts w:ascii="Arial" w:hAnsi="Arial" w:eastAsia="Times New Roman" w:cs="Arial"/>
          <w:sz w:val="24"/>
          <w:szCs w:val="24"/>
          <w:lang w:eastAsia="hr-HR"/>
        </w:rPr>
        <w:t>punomoćnik</w:t>
      </w:r>
      <w:r w:rsidR="00CB6273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CB62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D0595D" w:rsidR="00D0595D">
        <w:rPr>
          <w:rFonts w:ascii="Arial" w:hAnsi="Arial" w:eastAsia="Times New Roman" w:cs="Arial"/>
          <w:sz w:val="24"/>
          <w:szCs w:val="24"/>
          <w:lang w:eastAsia="hr-HR"/>
        </w:rPr>
        <w:t>MIVA MONT d.o.o., Varaždin, Ulica Augusta Šenoe 7, OIB:95997383299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B6273" w:rsidP="00F65D4C" w:rsidRDefault="00CB62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Zastupni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k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predaje u spis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dokumentaciju iz koje je vidljivo da stanje poreznog duga dužnika na dan 11. listopada 2023. iznosi 17.703,45 eura.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="00CB62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B6273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CB6273" w:rsidP="00F65D4C" w:rsidRDefault="00CB62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CB6273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80040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B6273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5012" w:rsidP="00501147" w:rsidRDefault="00CC5012">
      <w:pPr>
        <w:spacing w:after="0" w:line="240" w:lineRule="auto"/>
      </w:pPr>
      <w:r>
        <w:separator/>
      </w:r>
    </w:p>
  </w:endnote>
  <w:endnote w:type="continuationSeparator" w:id="0">
    <w:p w:rsidR="00CC5012" w:rsidP="00501147" w:rsidRDefault="00CC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5012" w:rsidP="00501147" w:rsidRDefault="00CC5012">
      <w:pPr>
        <w:spacing w:after="0" w:line="240" w:lineRule="auto"/>
      </w:pPr>
      <w:r>
        <w:separator/>
      </w:r>
    </w:p>
  </w:footnote>
  <w:footnote w:type="continuationSeparator" w:id="0">
    <w:p w:rsidR="00CC5012" w:rsidP="00501147" w:rsidRDefault="00CC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D2138">
      <w:rPr>
        <w:rFonts w:ascii="Arial" w:hAnsi="Arial" w:cs="Arial"/>
        <w:noProof/>
        <w:sz w:val="24"/>
        <w:szCs w:val="24"/>
      </w:rPr>
      <w:t>Poslovni broj: 10 St-63/2023-36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D213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7FF7"/>
    <w:rsid w:val="007A409A"/>
    <w:rsid w:val="007D0553"/>
    <w:rsid w:val="007E49A2"/>
    <w:rsid w:val="00800402"/>
    <w:rsid w:val="0082340B"/>
    <w:rsid w:val="00830DB3"/>
    <w:rsid w:val="00832BD4"/>
    <w:rsid w:val="00857829"/>
    <w:rsid w:val="008659E3"/>
    <w:rsid w:val="00877A84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D2138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B6273"/>
    <w:rsid w:val="00CC5012"/>
    <w:rsid w:val="00CE3864"/>
    <w:rsid w:val="00CF6122"/>
    <w:rsid w:val="00D0595D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482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D21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213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213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213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213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26. listopada 2023.</izvorni_sadrzaj>
    <derivirana_varijabla naziv="DomainObject.StvarniPocetakDatum_1">26. listopada 2023.</derivirana_varijabla>
  </DomainObject.StvarniPocetakDatum>
  <DomainObject.StvarniZavrsetakDatum>
    <izvorni_sadrzaj>26. listopada 2023.</izvorni_sadrzaj>
    <derivirana_varijabla naziv="DomainObject.StvarniZavrsetakDatum_1">26. listopada 2023.</derivirana_varijabla>
  </DomainObject.StvarniZavrsetakDatum>
  <DomainObject.PlaniraniZavrsetakDatum>
    <izvorni_sadrzaj>26. listopada 2023.</izvorni_sadrzaj>
    <derivirana_varijabla naziv="DomainObject.PlaniraniZavrsetakDatum_1">26. listopada 2023.</derivirana_varijabla>
  </DomainObject.PlaniraniZavrsetakDatum>
  <DomainObject.PlaniraniPocetakDatum>
    <izvorni_sadrzaj>26. listopada 2023.</izvorni_sadrzaj>
    <derivirana_varijabla naziv="DomainObject.PlaniraniPocetakDatum_1">26. listopada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2023.</izvorni_sadrzaj>
    <derivirana_varijabla naziv="DomainObject.Zapisnik.DatumKreiranja_1">26.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St-63/2023-36</izvorni_sadrzaj>
    <derivirana_varijabla naziv="DomainObject.Zapisnik.Oznaka_1">St-63/2023-36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2023.</izvorni_sadrzaj>
    <derivirana_varijabla naziv="DomainObject.Predmet.DatumOsnivanja_1">16.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2023.</izvorni_sadrzaj>
    <derivirana_varijabla naziv="DomainObject.Predmet.DatumRjesavanja_1">3. listopada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St-63/2023</izvorni_sadrzaj>
    <derivirana_varijabla naziv="DomainObject.Predmet.OznakaBroj_1">St-63/2023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Denis</izvorni_sadrzaj>
    <derivirana_varijabla naziv="DomainObject.Predmet.PredmetRijesio.Ime_1">Denis</derivirana_varijabla>
  </DomainObject.Predmet.PredmetRijesio.Ime>
  <DomainObject.Predmet.PredmetRijesio.Oib>
    <izvorni_sadrzaj>33432384648</izvorni_sadrzaj>
    <derivirana_varijabla naziv="DomainObject.Predmet.PredmetRijesio.Oib_1">33432384648</derivirana_varijabla>
  </DomainObject.Predmet.PredmetRijesio.Oib>
  <DomainObject.Predmet.PredmetRijesio.Prezime>
    <izvorni_sadrzaj>Krnjak</izvorni_sadrzaj>
    <derivirana_varijabla naziv="DomainObject.Predmet.PredmetRijesio.Prezime_1">Krnjak</derivirana_varijabla>
  </DomainObject.Predmet.PredmetRijesio.Prezime>
  <DomainObject.Predmet.PrimjedbaSuca>
    <izvorni_sadrzaj>Pomoćni omot u referadi 10 od 23.10.2023.</izvorni_sadrzaj>
    <derivirana_varijabla naziv="DomainObject.Predmet.PrimjedbaSuca_1">Pomoćni omot u referadi 10 od 23.10.2023.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2023.</izvorni_sadrzaj>
    <derivirana_varijabla naziv="DomainObject.Predmet.SpisIzvanSuda.DatumIzlazaSpisa_1">23. listopada 2023.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MIVA MONT društvo s ograničenom odgovornošću za montažu i savjetovanje zastupanog po punomoćniku Ivo Pavliček</izvorni_sadrzaj>
    <derivirana_varijabla naziv="DomainObject.Predmet.StrankaFormated_1">  MIVA MONT društvo s ograničenom odgovornošću za montažu i savjetovanje zastupanog po punomoćniku Ivo Pavliček</derivirana_varijabla>
  </DomainObject.Predmet.StrankaFormated>
  <DomainObject.Predmet.StrankaFormatedOIB>
    <izvorni_sadrzaj>  MIVA MONT društvo s ograničenom odgovornošću za montažu i savjetovanje, OIB 95997383299 zastupanog po punomoćniku Ivo Pavliček</izvorni_sadrzaj>
    <derivirana_varijabla naziv="DomainObject.Predmet.StrankaFormatedOIB_1">  MIVA MONT društvo s ograničenom odgovornošću za montažu i savjetovanje, OIB 95997383299 zastupanog po punomoćniku Ivo Pavliček</derivirana_varijabla>
  </DomainObject.Predmet.StrankaFormatedOIB>
  <DomainObject.Predmet.StrankaFormatedWithAdress>
    <izvorni_sadrzaj> MIVA MONT društvo s ograničenom odgovornošću za montažu i savjetovanje, Ulica Augusta Šenoe 7, 42000 Varaždin zastupanog po punomoćniku Ivo Pavliček</izvorni_sadrzaj>
    <derivirana_varijabla naziv="DomainObject.Predmet.StrankaFormatedWithAdress_1"> MIVA MONT društvo s ograničenom odgovornošću za montažu i savjetovanje, Ulica Augusta Šenoe 7, 42000 Varaždin zastupanog po punomoćniku Ivo Pavliček</derivirana_varijabla>
  </DomainObject.Predmet.StrankaFormatedWithAdress>
  <DomainObject.Predmet.StrankaFormatedWithAdressOIB>
    <izvorni_sadrzaj> MIVA MONT društvo s ograničenom odgovornošću za montažu i savjetovanje, OIB 95997383299, Ulica Augusta Šenoe 7, 42000 Varaždin zastupanog po punomoćniku Ivo Pavliček</izvorni_sadrzaj>
    <derivirana_varijabla naziv="DomainObject.Predmet.StrankaFormatedWithAdressOIB_1"> MIVA MONT društvo s ograničenom odgovornošću za montažu i savjetovanje, OIB 95997383299, Ulica Augusta Šenoe 7, 42000 Varaždin zastupanog po punomoćniku Ivo Pavliček</derivirana_varijabla>
  </DomainObject.Predmet.StrankaFormatedWithAdressOIB>
  <DomainObject.Predmet.StrankaWithAdress>
    <izvorni_sadrzaj>MIVA MONT društvo s ograničenom odgovornošću za montažu i savjetovanje Ulica Augusta Šenoe 7,42000 Varaždin</izvorni_sadrzaj>
    <derivirana_varijabla naziv="DomainObject.Predmet.StrankaWithAdress_1">MIVA MONT društvo s ograničenom odgovornošću za montažu i savjetovanje Ulica Augusta Šenoe 7,42000 Varaždin</derivirana_varijabla>
  </DomainObject.Predmet.StrankaWithAdress>
  <DomainObject.Predmet.StrankaWithAdressOIB>
    <izvorni_sadrzaj>MIVA MONT društvo s ograničenom odgovornošću za montažu i savjetovanje, OIB 95997383299, Ulica Augusta Šenoe 7,42000 Varaždin</izvorni_sadrzaj>
    <derivirana_varijabla naziv="DomainObject.Predmet.StrankaWithAdressOIB_1">MIVA MONT društvo s ograničenom odgovornošću za montažu i savjetovanje, OIB 95997383299, Ulica Augusta Šenoe 7,42000 Varaždin</derivirana_varijabla>
  </DomainObject.Predmet.StrankaWithAdressOIB>
  <DomainObject.Predmet.StrankaNazivFormated>
    <izvorni_sadrzaj>MIVA MONT društvo s ograničenom odgovornošću za montažu i savjetovanje</izvorni_sadrzaj>
    <derivirana_varijabla naziv="DomainObject.Predmet.StrankaNazivFormated_1">MIVA MONT društvo s ograničenom odgovornošću za montažu i savjetovanje</derivirana_varijabla>
  </DomainObject.Predmet.StrankaNazivFormated>
  <DomainObject.Predmet.StrankaNazivFormatedOIB>
    <izvorni_sadrzaj>MIVA MONT društvo s ograničenom odgovornošću za montažu i savjetovanje, OIB 95997383299</izvorni_sadrzaj>
    <derivirana_varijabla naziv="DomainObject.Predmet.StrankaNazivFormatedOIB_1">MIVA MONT društvo s ograničenom odgovornošću za montažu i savjetovanje, OIB 95997383299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MIVA MONT društvo s ograničenom odgovornošću za montažu i savjetovanje zastupanog po punomoćniku Ivo Pavliček</item>
    </izvorni_sadrzaj>
    <derivirana_varijabla naziv="DomainObject.Predmet.StrankaListFormated_1">
      <item>MIVA MONT društvo s ograničenom odgovornošću za montažu i savjetovanje zastupanog po punomoćniku Ivo Pavliček</item>
    </derivirana_varijabla>
  </DomainObject.Predmet.StrankaListFormated>
  <DomainObject.Predmet.StrankaListFormatedOIB>
    <izvorni_sadrzaj>
      <item>MIVA MONT društvo s ograničenom odgovornošću za montažu i savjetovanje, OIB 95997383299 zastupanog po punomoćniku Ivo Pavliček</item>
    </izvorni_sadrzaj>
    <derivirana_varijabla naziv="DomainObject.Predmet.StrankaListFormatedOIB_1">
      <item>MIVA MONT društvo s ograničenom odgovornošću za montažu i savjetovanje, OIB 95997383299 zastupanog po punomoćniku Ivo Pavliček</item>
    </derivirana_varijabla>
  </DomainObject.Predmet.StrankaListFormatedOIB>
  <DomainObject.Predmet.StrankaListFormatedWithAdress>
    <izvorni_sadrzaj>
      <item>MIVA MONT društvo s ograničenom odgovornošću za montažu i savjetovanje, Ulica Augusta Šenoe 7, 42000 Varaždin zastupanog po punomoćniku Ivo Pavliček</item>
    </izvorni_sadrzaj>
    <derivirana_varijabla naziv="DomainObject.Predmet.StrankaListFormatedWithAdress_1">
      <item>MIVA MONT društvo s ograničenom odgovornošću za montažu i savjetovanje, Ulica Augusta Šenoe 7, 42000 Varaždin zastupanog po punomoćniku Ivo Pavliček</item>
    </derivirana_varijabla>
  </DomainObject.Predmet.StrankaListFormatedWithAdress>
  <DomainObject.Predmet.StrankaListFormatedWithAdressOIB>
    <izvorni_sadrzaj>
      <item>MIVA MONT društvo s ograničenom odgovornošću za montažu i savjetovanje, OIB 95997383299, Ulica Augusta Šenoe 7, 42000 Varaždin zastupanog po punomoćniku Ivo Pavliček</item>
    </izvorni_sadrzaj>
    <derivirana_varijabla naziv="DomainObject.Predmet.StrankaListFormatedWithAdressOIB_1">
      <item>MIVA MONT društvo s ograničenom odgovornošću za montažu i savjetovanje, OIB 95997383299, Ulica Augusta Šenoe 7, 42000 Varaždin zastupanog po punomoćniku Ivo Pavliček</item>
    </derivirana_varijabla>
  </DomainObject.Predmet.StrankaListFormatedWithAdressOIB>
  <DomainObject.Predmet.StrankaListNazivFormated>
    <izvorni_sadrzaj>
      <item>MIVA MONT društvo s ograničenom odgovornošću za montažu i savjetovanje</item>
    </izvorni_sadrzaj>
    <derivirana_varijabla naziv="DomainObject.Predmet.StrankaListNazivFormated_1">
      <item>MIVA MONT društvo s ograničenom odgovornošću za montažu i savjetovanje</item>
    </derivirana_varijabla>
  </DomainObject.Predmet.StrankaListNazivFormated>
  <DomainObject.Predmet.StrankaListNazivFormatedOIB>
    <izvorni_sadrzaj>
      <item>MIVA MONT društvo s ograničenom odgovornošću za montažu i savjetovanje, OIB 95997383299</item>
    </izvorni_sadrzaj>
    <derivirana_varijabla naziv="DomainObject.Predmet.StrankaListNazivFormatedOIB_1">
      <item>MIVA MONT društvo s ograničenom odgovornošću za montažu i savjetovanje, OIB 95997383299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Pavliček punomoćnik sudionika u postupku MIVA MONT društvo s ograničenom odgovornošću za montažu i savjetovanje</item>
      <item>Vladimir Besek, povjerenik</item>
      <item>Županijsko državno odvjetništvo u Varaždinu</item>
      <item>Visoki trgovački sud Republike Hrvatske</item>
      <item>EOS MATRIX d.o.o. za poslovne usluge</item>
      <item>Maja Pohorec Jambriško</item>
    </izvorni_sadrzaj>
    <derivirana_varijabla naziv="DomainObject.Predmet.OstaliListFormated_1">
      <item>Ivo Pavliček punomoćnik sudionika u postupku MIVA MONT društvo s ograničenom odgovornošću za montažu i savjetovanje</item>
      <item>Vladimir Besek, povjerenik</item>
      <item>Županijsko državno odvjetništvo u Varaždinu</item>
      <item>Visoki trgovački sud Republike Hrvatske</item>
      <item>EOS MATRIX d.o.o. za poslovne usluge</item>
      <item>Maja Pohorec Jambriško</item>
    </derivirana_varijabla>
  </DomainObject.Predmet.OstaliListFormated>
  <DomainObject.Predmet.OstaliListFormatedOIB>
    <izvorni_sadrzaj>
      <item>Ivo Pavliček, OIB 15384877980 punomoćnik sudionika u postupku MIVA MONT društvo s ograničenom odgovornošću za montažu i savjetovanje</item>
      <item>Vladimir Besek, povjerenik</item>
      <item>Županijsko državno odvjetništvo u Varaždinu</item>
      <item>Visoki trgovački sud Republike Hrvatske, OIB 97349366519</item>
      <item>EOS MATRIX d.o.o. za poslovne usluge, OIB 76674680107</item>
      <item>Maja Pohorec Jambriško, OIB 94391704942</item>
    </izvorni_sadrzaj>
    <derivirana_varijabla naziv="DomainObject.Predmet.OstaliListFormatedOIB_1">
      <item>Ivo Pavliček, OIB 15384877980 punomoćnik sudionika u postupku MIVA MONT društvo s ograničenom odgovornošću za montažu i savjetovanje</item>
      <item>Vladimir Besek, povjerenik</item>
      <item>Županijsko državno odvjetništvo u Varaždinu</item>
      <item>Visoki trgovački sud Republike Hrvatske, OIB 97349366519</item>
      <item>EOS MATRIX d.o.o. za poslovne usluge, OIB 76674680107</item>
      <item>Maja Pohorec Jambriško, OIB 94391704942</item>
    </derivirana_varijabla>
  </DomainObject.Predmet.OstaliListFormatedOIB>
  <DomainObject.Predmet.OstaliListFormatedWithAdress>
    <izvorni_sadrzaj>
      <item>Ivo Pavliček,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  <item>Visoki trgovački sud Republike Hrvatske, Savska cesta 62, 10000 Zagreb</item>
      <item>EOS MATRIX d.o.o. za poslovne usluge, Horvatova ulica 82, 10000 Zagreb</item>
      <item>Maja Pohorec Jambriško, Vladimira Nazora 149, 42206 Petrijanec</item>
    </izvorni_sadrzaj>
    <derivirana_varijabla naziv="DomainObject.Predmet.OstaliListFormatedWithAdress_1">
      <item>Ivo Pavliček,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  <item>Visoki trgovački sud Republike Hrvatske, Savska cesta 62, 10000 Zagreb</item>
      <item>EOS MATRIX d.o.o. za poslovne usluge, Horvatova ulica 82, 10000 Zagreb</item>
      <item>Maja Pohorec Jambriško, Vladimira Nazora 149, 42206 Petrijanec</item>
    </derivirana_varijabla>
  </DomainObject.Predmet.OstaliListFormatedWithAdress>
  <DomainObject.Predmet.OstaliListFormatedWithAdressOIB>
    <izvorni_sadrzaj>
      <item>Ivo Pavliček, OIB 15384877980,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  <item>Visoki trgovački sud Republike Hrvatske, OIB 97349366519, Savska cesta 62, 10000 Zagreb</item>
      <item>EOS MATRIX d.o.o. za poslovne usluge, OIB 76674680107, Horvatova ulica 82, 10000 Zagreb</item>
      <item>Maja Pohorec Jambriško, OIB 94391704942, Vladimira Nazora 149, 42206 Petrijanec</item>
    </izvorni_sadrzaj>
    <derivirana_varijabla naziv="DomainObject.Predmet.OstaliListFormatedWithAdressOIB_1">
      <item>Ivo Pavliček, OIB 15384877980,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  <item>Visoki trgovački sud Republike Hrvatske, OIB 97349366519, Savska cesta 62, 10000 Zagreb</item>
      <item>EOS MATRIX d.o.o. za poslovne usluge, OIB 76674680107, Horvatova ulica 82, 10000 Zagreb</item>
      <item>Maja Pohorec Jambriško, OIB 94391704942, Vladimira Nazora 149, 42206 Petrijanec</item>
    </derivirana_varijabla>
  </DomainObject.Predmet.OstaliListFormatedWithAdressOIB>
  <DomainObject.Predmet.OstaliListNazivFormated>
    <izvorni_sadrzaj>
      <item>Ivo Pavliček</item>
      <item>Vladimir Besek, povjerenik</item>
      <item>Županijsko državno odvjetništvo u Varaždinu</item>
      <item>Visoki trgovački sud Republike Hrvatske</item>
      <item>EOS MATRIX d.o.o. za poslovne usluge</item>
      <item>Maja Pohorec Jambriško</item>
    </izvorni_sadrzaj>
    <derivirana_varijabla naziv="DomainObject.Predmet.OstaliListNazivFormated_1">
      <item>Ivo Pavliček</item>
      <item>Vladimir Besek, povjerenik</item>
      <item>Županijsko državno odvjetništvo u Varaždinu</item>
      <item>Visoki trgovački sud Republike Hrvatske</item>
      <item>EOS MATRIX d.o.o. za poslovne usluge</item>
      <item>Maja Pohorec Jambriško</item>
    </derivirana_varijabla>
  </DomainObject.Predmet.OstaliListNazivFormated>
  <DomainObject.Predmet.OstaliListNazivFormatedOIB>
    <izvorni_sadrzaj>
      <item>Ivo Pavliček, OIB 15384877980</item>
      <item>Vladimir Besek, povjerenik</item>
      <item>Županijsko državno odvjetništvo u Varaždinu</item>
      <item>Visoki trgovački sud Republike Hrvatske, OIB 97349366519</item>
      <item>EOS MATRIX d.o.o. za poslovne usluge, OIB 76674680107</item>
      <item>Maja Pohorec Jambriško, OIB 94391704942</item>
    </izvorni_sadrzaj>
    <derivirana_varijabla naziv="DomainObject.Predmet.OstaliListNazivFormatedOIB_1">
      <item>Ivo Pavliček, OIB 15384877980</item>
      <item>Vladimir Besek, povjerenik</item>
      <item>Županijsko državno odvjetništvo u Varaždinu</item>
      <item>Visoki trgovački sud Republike Hrvatske, OIB 97349366519</item>
      <item>EOS MATRIX d.o.o. za poslovne usluge, OIB 76674680107</item>
      <item>Maja Pohorec Jambriško, OIB 94391704942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listopada 2023.</izvorni_sadrzaj>
    <derivirana_varijabla naziv="DomainObject.Datum_1">26. listopada 2023.</derivirana_varijabla>
  </DomainObject.Datum>
  <DomainObject.PoslovniBrojDokumenta>
    <izvorni_sadrzaj>St-63/2023-36</izvorni_sadrzaj>
    <derivirana_varijabla naziv="DomainObject.PoslovniBrojDokumenta_1">St-63/2023-36</derivirana_varijabla>
  </DomainObject.PoslovniBrojDokumenta>
  <DomainObject.Predmet.StrankaIDrugi>
    <izvorni_sadrzaj>MIVA MONT društvo s ograničenom odgovornošću za montažu i savjetovanje</izvorni_sadrzaj>
    <derivirana_varijabla naziv="DomainObject.Predmet.StrankaIDrugi_1">MIVA MONT društvo s ograničenom odgovornošću za montažu i savjetovanje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MIVA MONT društvo s ograničenom odgovornošću za montažu i savjetovanje, OIB 95997383299, Ulica Augusta Šenoe 7, 42000 Varaždin</izvorni_sadrzaj>
    <derivirana_varijabla naziv="DomainObject.Predmet.StrankaIDrugiAdressOIB_1">MIVA MONT društvo s ograničenom odgovornošću za montažu i savjetovanje, OIB 95997383299, Ulica Augusta Šenoe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2023.</izvorni_sadrzaj>
    <derivirana_varijabla naziv="DomainObject.Predmet.OdlukaRjesenje.DatumDonosenjaOdluke_1">3. listopada 2023.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St-63/2023-31</izvorni_sadrzaj>
    <derivirana_varijabla naziv="DomainObject.Predmet.OdlukaRjesenje.Oznaka_1">St-63/2023-31</derivirana_varijabla>
  </DomainObject.Predmet.OdlukaRjesenje.Oznaka>
  <DomainObject.Predmet.SudioniciListNaziv>
    <izvorni_sadrzaj>
      <item>MIVA MONT društvo s ograničenom odgovornošću za montažu i savjetovanje</item>
      <item>Ivo Pavliček</item>
      <item>Vladimir Besek, povjerenik</item>
      <item>Županijsko državno odvjetništvo u Varaždinu</item>
      <item>Visoki trgovački sud Republike Hrvatske</item>
      <item>EOS MATRIX d.o.o. za poslovne usluge</item>
      <item>Maja Pohorec Jambriško</item>
    </izvorni_sadrzaj>
    <derivirana_varijabla naziv="DomainObject.Predmet.SudioniciListNaziv_1">
      <item>MIVA MONT društvo s ograničenom odgovornošću za montažu i savjetovanje</item>
      <item>Ivo Pavliček</item>
      <item>Vladimir Besek, povjerenik</item>
      <item>Županijsko državno odvjetništvo u Varaždinu</item>
      <item>Visoki trgovački sud Republike Hrvatske</item>
      <item>EOS MATRIX d.o.o. za poslovne usluge</item>
      <item>Maja Pohorec Jambriško</item>
    </derivirana_varijabla>
  </DomainObject.Predmet.SudioniciListNaziv>
  <DomainObject.Predmet.SudioniciListAdressOIB>
    <izvorni_sadrzaj>
      <item>MIVA MONT društvo s ograničenom odgovornošću za montažu i savjetovanje, OIB 95997383299, Ulica Augusta Šenoe 7,42000 Varaždin</item>
      <item>Ivo Pavliček, OIB 15384877980, Stanka Vraza 15,42000 Varaždin</item>
      <item>Vladimir Besek, povjerenik</item>
      <item>Županijsko državno odvjetništvo u Varaždinu, Braće Radića 2,42000 Varaždin</item>
      <item>Visoki trgovački sud Republike Hrvatske, OIB 97349366519, Savska cesta 62,10000 Zagreb</item>
      <item>EOS MATRIX d.o.o. za poslovne usluge, OIB 76674680107, Horvatova ulica 82,10000 Zagreb</item>
      <item>Maja Pohorec Jambriško, OIB 94391704942, Vladimira Nazora 149,42206 Petrijanec</item>
    </izvorni_sadrzaj>
    <derivirana_varijabla naziv="DomainObject.Predmet.SudioniciListAdressOIB_1">
      <item>MIVA MONT društvo s ograničenom odgovornošću za montažu i savjetovanje, OIB 95997383299, Ulica Augusta Šenoe 7,42000 Varaždin</item>
      <item>Ivo Pavliček, OIB 15384877980, Stanka Vraza 15,42000 Varaždin</item>
      <item>Vladimir Besek, povjerenik</item>
      <item>Županijsko državno odvjetništvo u Varaždinu, Braće Radića 2,42000 Varaždin</item>
      <item>Visoki trgovački sud Republike Hrvatske, OIB 97349366519, Savska cesta 62,10000 Zagreb</item>
      <item>EOS MATRIX d.o.o. za poslovne usluge, OIB 76674680107, Horvatova ulica 82,10000 Zagreb</item>
      <item>Maja Pohorec Jambriško, OIB 94391704942, Vladimira Nazora 149,42206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95997383299</item>
      <item>, OIB 15384877980</item>
      <item>, OIB null</item>
      <item>, OIB null</item>
      <item>, OIB 97349366519</item>
      <item>, OIB 76674680107</item>
      <item>, OIB 94391704942</item>
    </izvorni_sadrzaj>
    <derivirana_varijabla naziv="DomainObject.Predmet.SudioniciListNazivOIB_1">
      <item>, OIB 95997383299</item>
      <item>, OIB 15384877980</item>
      <item>, OIB null</item>
      <item>, OIB null</item>
      <item>, OIB 97349366519</item>
      <item>, OIB 76674680107</item>
      <item>, OIB 94391704942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Besek, OIB 38938830728, Podravska 9, 33000 Virovitica</item>
    </izvorni_sadrzaj>
    <derivirana_varijabla naziv="DomainObject.Predmet.StecajniUpraviteljiListAddressOIB_1">
      <item>Vladimir Besek, OIB 38938830728, Podravska 9, 33000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2023.</izvorni_sadrzaj>
    <derivirana_varijabla naziv="DomainObject.Predmet.DatumPocetkaProcesa_1">16.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29F3D-A005-4793-9008-A13D8D31895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267</properties:Words>
  <properties:Characters>1442</properties:Characters>
  <properties:Lines>84</properties:Lines>
  <properties:Paragraphs>33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2023-10-03T10:53:00Z</dcterms:created>
  <dc:creator>Mirjana Mlinarić</dc:creator>
  <cp:lastModifiedBy>Nevenka Vuković</cp:lastModifiedBy>
  <cp:lastPrinted>2023-10-26T07:04:00Z</cp:lastPrinted>
  <dcterms:modified xmlns:xsi="http://www.w3.org/2001/XMLSchema-instance" xsi:type="dcterms:W3CDTF">2023-10-26T07:13:00Z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St-63/2023-36 / Zapisnik - Ročište radi rasprave o uvjetima za otvaranje steč. post. (St-63-23-36 Zapisnik od 26.10.23. -  prethodni postupak-nakon obust. predst..docx)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